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5E4" w:rsidRDefault="004755E4" w:rsidP="004755E4">
      <w:pPr>
        <w:pStyle w:val="NoSpacing"/>
      </w:pPr>
      <w:r>
        <w:rPr>
          <w:noProof/>
          <w:u w:val="single"/>
        </w:rPr>
        <w:t>William BOND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4755E4" w:rsidRDefault="004755E4" w:rsidP="004755E4">
      <w:pPr>
        <w:pStyle w:val="NoSpacing"/>
      </w:pPr>
      <w:r>
        <w:t>of Burgh in the Marsh, Lincolnshire. Clerk.</w:t>
      </w:r>
    </w:p>
    <w:p w:rsidR="004755E4" w:rsidRDefault="004755E4" w:rsidP="004755E4">
      <w:pPr>
        <w:pStyle w:val="NoSpacing"/>
      </w:pPr>
    </w:p>
    <w:p w:rsidR="004755E4" w:rsidRDefault="004755E4" w:rsidP="004755E4">
      <w:pPr>
        <w:pStyle w:val="NoSpacing"/>
      </w:pPr>
    </w:p>
    <w:p w:rsidR="004755E4" w:rsidRDefault="004755E4" w:rsidP="004755E4">
      <w:pPr>
        <w:pStyle w:val="NoSpacing"/>
        <w:ind w:left="1440" w:hanging="720"/>
      </w:pPr>
      <w:r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Robert </w:t>
      </w:r>
      <w:r w:rsidRPr="00CA0803">
        <w:rPr>
          <w:noProof/>
        </w:rPr>
        <w:t>Hall</w:t>
      </w:r>
      <w:r>
        <w:rPr>
          <w:noProof/>
        </w:rPr>
        <w:t>(q.v.), James Jakson(q.v.) and John Hall(q.v.) all of Burgh in the M</w:t>
      </w:r>
      <w:r w:rsidRPr="00CA0803">
        <w:rPr>
          <w:noProof/>
        </w:rPr>
        <w:t>arsh</w:t>
      </w:r>
      <w:r>
        <w:t>.</w:t>
      </w:r>
    </w:p>
    <w:p w:rsidR="004755E4" w:rsidRDefault="004755E4" w:rsidP="004755E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4755E4" w:rsidRDefault="004755E4" w:rsidP="004755E4">
      <w:pPr>
        <w:pStyle w:val="NoSpacing"/>
      </w:pPr>
    </w:p>
    <w:p w:rsidR="004755E4" w:rsidRDefault="004755E4" w:rsidP="004755E4">
      <w:pPr>
        <w:pStyle w:val="NoSpacing"/>
      </w:pPr>
    </w:p>
    <w:p w:rsidR="004755E4" w:rsidRDefault="004755E4" w:rsidP="004755E4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18 June 2017</w:t>
      </w:r>
      <w:r>
        <w:fldChar w:fldCharType="end"/>
      </w:r>
    </w:p>
    <w:p w:rsidR="006B2F86" w:rsidRPr="00E71FC3" w:rsidRDefault="004755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5E4" w:rsidRDefault="004755E4" w:rsidP="00E71FC3">
      <w:pPr>
        <w:spacing w:after="0" w:line="240" w:lineRule="auto"/>
      </w:pPr>
      <w:r>
        <w:separator/>
      </w:r>
    </w:p>
  </w:endnote>
  <w:endnote w:type="continuationSeparator" w:id="0">
    <w:p w:rsidR="004755E4" w:rsidRDefault="004755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5E4" w:rsidRDefault="004755E4" w:rsidP="00E71FC3">
      <w:pPr>
        <w:spacing w:after="0" w:line="240" w:lineRule="auto"/>
      </w:pPr>
      <w:r>
        <w:separator/>
      </w:r>
    </w:p>
  </w:footnote>
  <w:footnote w:type="continuationSeparator" w:id="0">
    <w:p w:rsidR="004755E4" w:rsidRDefault="004755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5E4"/>
    <w:rsid w:val="001A7C09"/>
    <w:rsid w:val="004755E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C6152-7001-4FCF-AB73-6A1ACD6F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2017-06-18T19:16:00Z</dcterms:created>
  <dcterms:modified xsi:type="dcterms:W3CDTF">2017-06-18T19:16:00Z</dcterms:modified>
</cp:coreProperties>
</file>